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8847C" w14:textId="7565643B" w:rsidR="00BA00AB" w:rsidRDefault="00B94F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TOCOTE</w:t>
      </w:r>
      <w:r>
        <w:rPr>
          <w:rFonts w:cs="Times New Roman"/>
          <w:szCs w:val="24"/>
        </w:rPr>
        <w:t xml:space="preserve">      (d.ca.1461)</w:t>
      </w:r>
    </w:p>
    <w:p w14:paraId="50883F54" w14:textId="56305957" w:rsidR="00B94F80" w:rsidRDefault="00B94F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Cleveland.</w:t>
      </w:r>
    </w:p>
    <w:p w14:paraId="14040F7F" w14:textId="77777777" w:rsidR="00B94F80" w:rsidRDefault="00B94F80" w:rsidP="009139A6">
      <w:pPr>
        <w:pStyle w:val="NoSpacing"/>
        <w:rPr>
          <w:rFonts w:cs="Times New Roman"/>
          <w:szCs w:val="24"/>
        </w:rPr>
      </w:pPr>
    </w:p>
    <w:p w14:paraId="1550B073" w14:textId="77777777" w:rsidR="00B94F80" w:rsidRDefault="00B94F80" w:rsidP="009139A6">
      <w:pPr>
        <w:pStyle w:val="NoSpacing"/>
        <w:rPr>
          <w:rFonts w:cs="Times New Roman"/>
          <w:szCs w:val="24"/>
        </w:rPr>
      </w:pPr>
    </w:p>
    <w:p w14:paraId="03E01C1E" w14:textId="42BB544E" w:rsidR="00B94F80" w:rsidRDefault="00B94F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Oct.1461</w:t>
      </w:r>
      <w:r>
        <w:rPr>
          <w:rFonts w:cs="Times New Roman"/>
          <w:szCs w:val="24"/>
        </w:rPr>
        <w:tab/>
        <w:t>Probate of his Will.   (W.Y.R. p.170)</w:t>
      </w:r>
    </w:p>
    <w:p w14:paraId="72CCA5F6" w14:textId="77777777" w:rsidR="00B94F80" w:rsidRDefault="00B94F80" w:rsidP="009139A6">
      <w:pPr>
        <w:pStyle w:val="NoSpacing"/>
        <w:rPr>
          <w:rFonts w:cs="Times New Roman"/>
          <w:szCs w:val="24"/>
        </w:rPr>
      </w:pPr>
    </w:p>
    <w:p w14:paraId="33CC488C" w14:textId="77777777" w:rsidR="00B94F80" w:rsidRDefault="00B94F80" w:rsidP="009139A6">
      <w:pPr>
        <w:pStyle w:val="NoSpacing"/>
        <w:rPr>
          <w:rFonts w:cs="Times New Roman"/>
          <w:szCs w:val="24"/>
        </w:rPr>
      </w:pPr>
    </w:p>
    <w:p w14:paraId="2E90668F" w14:textId="77064D5C" w:rsidR="00B94F80" w:rsidRPr="00B94F80" w:rsidRDefault="00B94F8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2024</w:t>
      </w:r>
    </w:p>
    <w:sectPr w:rsidR="00B94F80" w:rsidRPr="00B94F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1A1CE" w14:textId="77777777" w:rsidR="00B94F80" w:rsidRDefault="00B94F80" w:rsidP="009139A6">
      <w:r>
        <w:separator/>
      </w:r>
    </w:p>
  </w:endnote>
  <w:endnote w:type="continuationSeparator" w:id="0">
    <w:p w14:paraId="14E2FB54" w14:textId="77777777" w:rsidR="00B94F80" w:rsidRDefault="00B94F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469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30C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529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A4168" w14:textId="77777777" w:rsidR="00B94F80" w:rsidRDefault="00B94F80" w:rsidP="009139A6">
      <w:r>
        <w:separator/>
      </w:r>
    </w:p>
  </w:footnote>
  <w:footnote w:type="continuationSeparator" w:id="0">
    <w:p w14:paraId="3C4124C8" w14:textId="77777777" w:rsidR="00B94F80" w:rsidRDefault="00B94F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F4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DD1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61D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8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4F8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06AEF"/>
  <w15:chartTrackingRefBased/>
  <w15:docId w15:val="{938D2653-0A95-48F3-81F2-EA2497D2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2024-02-20T07:57:00Z</dcterms:created>
  <dcterms:modified xsi:type="dcterms:W3CDTF">2024-02-20T07:59:00Z</dcterms:modified>
</cp:coreProperties>
</file>